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57878" w14:textId="62B19233" w:rsidR="000E26D0" w:rsidRDefault="000E26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BYLLESDON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d.ca.1501)</w:t>
      </w:r>
    </w:p>
    <w:p w14:paraId="01AFA1BA" w14:textId="77777777" w:rsidR="000E26D0" w:rsidRDefault="000E26D0" w:rsidP="009139A6">
      <w:pPr>
        <w:pStyle w:val="NoSpacing"/>
        <w:rPr>
          <w:rFonts w:cs="Times New Roman"/>
          <w:szCs w:val="24"/>
        </w:rPr>
      </w:pPr>
    </w:p>
    <w:p w14:paraId="1BFB7B8B" w14:textId="77777777" w:rsidR="000E26D0" w:rsidRDefault="000E26D0" w:rsidP="009139A6">
      <w:pPr>
        <w:pStyle w:val="NoSpacing"/>
        <w:rPr>
          <w:rFonts w:cs="Times New Roman"/>
          <w:szCs w:val="24"/>
        </w:rPr>
      </w:pPr>
    </w:p>
    <w:p w14:paraId="58FA3120" w14:textId="738C465C" w:rsidR="000E26D0" w:rsidRDefault="000E26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Nov.1501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London.</w:t>
      </w:r>
    </w:p>
    <w:p w14:paraId="6DD2061D" w14:textId="65CAB88A" w:rsidR="000E26D0" w:rsidRDefault="000E26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(C.F.R. 1485-1509 p.317)</w:t>
      </w:r>
    </w:p>
    <w:p w14:paraId="7B284A6E" w14:textId="77777777" w:rsidR="000E26D0" w:rsidRDefault="000E26D0" w:rsidP="009139A6">
      <w:pPr>
        <w:pStyle w:val="NoSpacing"/>
        <w:rPr>
          <w:rFonts w:cs="Times New Roman"/>
          <w:szCs w:val="24"/>
        </w:rPr>
      </w:pPr>
    </w:p>
    <w:p w14:paraId="79A0E397" w14:textId="77777777" w:rsidR="000E26D0" w:rsidRDefault="000E26D0" w:rsidP="009139A6">
      <w:pPr>
        <w:pStyle w:val="NoSpacing"/>
        <w:rPr>
          <w:rFonts w:cs="Times New Roman"/>
          <w:szCs w:val="24"/>
        </w:rPr>
      </w:pPr>
    </w:p>
    <w:p w14:paraId="6631595D" w14:textId="1FA5F0F1" w:rsidR="000E26D0" w:rsidRPr="000E26D0" w:rsidRDefault="000E26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2023</w:t>
      </w:r>
    </w:p>
    <w:p w14:paraId="0D3CFFE4" w14:textId="77777777" w:rsidR="00851ABC" w:rsidRPr="00F100B3" w:rsidRDefault="00851ABC" w:rsidP="009139A6">
      <w:pPr>
        <w:pStyle w:val="NoSpacing"/>
        <w:rPr>
          <w:rFonts w:cs="Times New Roman"/>
          <w:szCs w:val="24"/>
        </w:rPr>
      </w:pPr>
    </w:p>
    <w:sectPr w:rsidR="00851ABC" w:rsidRPr="00F100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B5FA3" w14:textId="77777777" w:rsidR="00F100B3" w:rsidRDefault="00F100B3" w:rsidP="009139A6">
      <w:r>
        <w:separator/>
      </w:r>
    </w:p>
  </w:endnote>
  <w:endnote w:type="continuationSeparator" w:id="0">
    <w:p w14:paraId="4B64590F" w14:textId="77777777" w:rsidR="00F100B3" w:rsidRDefault="00F100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89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76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19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F34A" w14:textId="77777777" w:rsidR="00F100B3" w:rsidRDefault="00F100B3" w:rsidP="009139A6">
      <w:r>
        <w:separator/>
      </w:r>
    </w:p>
  </w:footnote>
  <w:footnote w:type="continuationSeparator" w:id="0">
    <w:p w14:paraId="63AA0242" w14:textId="77777777" w:rsidR="00F100B3" w:rsidRDefault="00F100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46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19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1F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B3"/>
    <w:rsid w:val="000666E0"/>
    <w:rsid w:val="000E26D0"/>
    <w:rsid w:val="001C5D6C"/>
    <w:rsid w:val="002510B7"/>
    <w:rsid w:val="004B4DAB"/>
    <w:rsid w:val="005C130B"/>
    <w:rsid w:val="00826F5C"/>
    <w:rsid w:val="00851ABC"/>
    <w:rsid w:val="009139A6"/>
    <w:rsid w:val="009448BB"/>
    <w:rsid w:val="00947624"/>
    <w:rsid w:val="00A3176C"/>
    <w:rsid w:val="00AE65F8"/>
    <w:rsid w:val="00BA00AB"/>
    <w:rsid w:val="00CB4ED9"/>
    <w:rsid w:val="00EB3209"/>
    <w:rsid w:val="00F100B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CDA09"/>
  <w15:chartTrackingRefBased/>
  <w15:docId w15:val="{0E8222B7-B677-4B55-B944-635432D4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2023-12-11T15:16:00Z</dcterms:created>
  <dcterms:modified xsi:type="dcterms:W3CDTF">2023-12-11T16:47:00Z</dcterms:modified>
</cp:coreProperties>
</file>